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752" w:rsidRDefault="005C7752" w:rsidP="005C7752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Benedict WILLIAMSON</w:t>
      </w:r>
      <w:r>
        <w:rPr>
          <w:rFonts w:ascii="Marker Felt"/>
          <w:sz w:val="24"/>
          <w:szCs w:val="24"/>
        </w:rPr>
        <w:t xml:space="preserve">    (fl.1423)</w:t>
      </w:r>
    </w:p>
    <w:p w:rsidR="005C7752" w:rsidRDefault="005C7752" w:rsidP="005C7752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</w:t>
      </w:r>
      <w:proofErr w:type="gramStart"/>
      <w:r>
        <w:rPr>
          <w:rFonts w:ascii="Marker Felt"/>
          <w:sz w:val="24"/>
          <w:szCs w:val="24"/>
        </w:rPr>
        <w:t>Wright.</w:t>
      </w:r>
      <w:proofErr w:type="gramEnd"/>
    </w:p>
    <w:p w:rsidR="005C7752" w:rsidRDefault="005C7752" w:rsidP="005C775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5C7752" w:rsidRDefault="005C7752" w:rsidP="005C775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5C7752" w:rsidRDefault="005C7752" w:rsidP="005C7752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 xml:space="preserve">Son:  John </w:t>
      </w:r>
      <w:proofErr w:type="gramStart"/>
      <w:r>
        <w:rPr>
          <w:rFonts w:ascii="Marker Felt"/>
          <w:sz w:val="24"/>
          <w:szCs w:val="24"/>
        </w:rPr>
        <w:t>Benet(</w:t>
      </w:r>
      <w:proofErr w:type="gramEnd"/>
      <w:r>
        <w:rPr>
          <w:rFonts w:ascii="Marker Felt"/>
          <w:sz w:val="24"/>
          <w:szCs w:val="24"/>
        </w:rPr>
        <w:t>q.v.).   (R.F.Y. p.169)</w:t>
      </w:r>
    </w:p>
    <w:p w:rsidR="005C7752" w:rsidRDefault="005C7752" w:rsidP="005C775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5C7752" w:rsidRDefault="005C7752" w:rsidP="005C775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D53885" w:rsidRPr="00D53885" w:rsidRDefault="00D53885" w:rsidP="00D53885">
      <w:pPr>
        <w:pStyle w:val="Body"/>
        <w:ind w:firstLine="720"/>
        <w:rPr>
          <w:rFonts w:ascii="Times New Roman" w:eastAsia="Marker Felt" w:hAnsi="Times New Roman" w:cs="Times New Roman"/>
          <w:sz w:val="24"/>
          <w:szCs w:val="24"/>
        </w:rPr>
      </w:pPr>
      <w:r w:rsidRPr="00D53885">
        <w:rPr>
          <w:rFonts w:ascii="Times New Roman" w:hAnsi="Times New Roman" w:cs="Times New Roman"/>
          <w:sz w:val="24"/>
          <w:szCs w:val="24"/>
        </w:rPr>
        <w:t>1415</w:t>
      </w:r>
      <w:r w:rsidRPr="00D538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became a Freeman. (ibid</w:t>
      </w:r>
      <w:r w:rsidRPr="00D53885">
        <w:rPr>
          <w:rFonts w:ascii="Times New Roman" w:hAnsi="Times New Roman" w:cs="Times New Roman"/>
          <w:sz w:val="24"/>
          <w:szCs w:val="24"/>
        </w:rPr>
        <w:t>.p.124)</w:t>
      </w:r>
      <w:r w:rsidRPr="00D53885">
        <w:rPr>
          <w:rFonts w:ascii="Times New Roman" w:hAnsi="Times New Roman" w:cs="Times New Roman"/>
          <w:sz w:val="24"/>
          <w:szCs w:val="24"/>
        </w:rPr>
        <w:tab/>
      </w:r>
    </w:p>
    <w:p w:rsidR="005C7752" w:rsidRDefault="005C7752" w:rsidP="00D53885">
      <w:pPr>
        <w:pStyle w:val="Body"/>
        <w:ind w:firstLine="720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 xml:space="preserve">1448   </w:t>
      </w:r>
      <w:r w:rsidR="00D53885">
        <w:rPr>
          <w:rFonts w:ascii="Marker Felt"/>
          <w:sz w:val="24"/>
          <w:szCs w:val="24"/>
        </w:rPr>
        <w:t xml:space="preserve"> John became a Freeman.  (ibid.p.169)</w:t>
      </w:r>
    </w:p>
    <w:p w:rsidR="005C7752" w:rsidRDefault="005C7752" w:rsidP="005C775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5C7752" w:rsidRDefault="005C7752" w:rsidP="005C7752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5C7752" w:rsidRDefault="005C7752" w:rsidP="005C7752">
      <w:pPr>
        <w:pStyle w:val="Body"/>
        <w:rPr>
          <w:rFonts w:ascii="Marker Felt"/>
          <w:sz w:val="24"/>
          <w:szCs w:val="24"/>
        </w:rPr>
      </w:pPr>
      <w:r>
        <w:rPr>
          <w:rFonts w:ascii="Marker Felt"/>
          <w:sz w:val="24"/>
          <w:szCs w:val="24"/>
        </w:rPr>
        <w:t>27 November 2013</w:t>
      </w:r>
    </w:p>
    <w:p w:rsidR="00D53885" w:rsidRDefault="00D53885" w:rsidP="005C7752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6 January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752" w:rsidRDefault="005C7752" w:rsidP="00920DE3">
      <w:pPr>
        <w:spacing w:after="0" w:line="240" w:lineRule="auto"/>
      </w:pPr>
      <w:r>
        <w:separator/>
      </w:r>
    </w:p>
  </w:endnote>
  <w:endnote w:type="continuationSeparator" w:id="0">
    <w:p w:rsidR="005C7752" w:rsidRDefault="005C77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752" w:rsidRDefault="005C7752" w:rsidP="00920DE3">
      <w:pPr>
        <w:spacing w:after="0" w:line="240" w:lineRule="auto"/>
      </w:pPr>
      <w:r>
        <w:separator/>
      </w:r>
    </w:p>
  </w:footnote>
  <w:footnote w:type="continuationSeparator" w:id="0">
    <w:p w:rsidR="005C7752" w:rsidRDefault="005C77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752"/>
    <w:rsid w:val="00120749"/>
    <w:rsid w:val="005C7752"/>
    <w:rsid w:val="00624CAE"/>
    <w:rsid w:val="00920DE3"/>
    <w:rsid w:val="00C009D8"/>
    <w:rsid w:val="00CF53C8"/>
    <w:rsid w:val="00D5388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C77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C77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2014-01-31T19:43:00Z</dcterms:created>
  <dcterms:modified xsi:type="dcterms:W3CDTF">2015-01-06T20:01:00Z</dcterms:modified>
</cp:coreProperties>
</file>